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6A044" w14:textId="77777777" w:rsidR="00730F40" w:rsidRDefault="00730F40" w:rsidP="00730F40">
      <w:pPr>
        <w:pStyle w:val="NoSpacing"/>
      </w:pPr>
      <w:r>
        <w:rPr>
          <w:u w:val="single"/>
        </w:rPr>
        <w:t>Margaret BOSWORTH</w:t>
      </w:r>
      <w:r>
        <w:t xml:space="preserve">       (fl.1482)</w:t>
      </w:r>
    </w:p>
    <w:p w14:paraId="2E2F2560" w14:textId="77777777" w:rsidR="00730F40" w:rsidRDefault="00730F40" w:rsidP="00730F40">
      <w:pPr>
        <w:pStyle w:val="NoSpacing"/>
      </w:pPr>
    </w:p>
    <w:p w14:paraId="61B99117" w14:textId="77777777" w:rsidR="00730F40" w:rsidRDefault="00730F40" w:rsidP="00730F40">
      <w:pPr>
        <w:pStyle w:val="NoSpacing"/>
      </w:pPr>
      <w:bookmarkStart w:id="0" w:name="_GoBack"/>
      <w:bookmarkEnd w:id="0"/>
    </w:p>
    <w:p w14:paraId="2700088E" w14:textId="77777777" w:rsidR="00730F40" w:rsidRDefault="00730F40" w:rsidP="00730F40">
      <w:pPr>
        <w:pStyle w:val="NoSpacing"/>
      </w:pPr>
      <w:r>
        <w:t>21 Aug.1482</w:t>
      </w:r>
      <w:r>
        <w:tab/>
        <w:t>The parochial chaplain of Wakefield was licensed to solemnise her marriage</w:t>
      </w:r>
    </w:p>
    <w:p w14:paraId="47550A53" w14:textId="77777777" w:rsidR="00730F40" w:rsidRDefault="00730F40" w:rsidP="00730F40">
      <w:pPr>
        <w:pStyle w:val="NoSpacing"/>
      </w:pPr>
      <w:r>
        <w:tab/>
      </w:r>
      <w:r>
        <w:tab/>
        <w:t xml:space="preserve">to Thomas </w:t>
      </w:r>
      <w:proofErr w:type="spellStart"/>
      <w:r>
        <w:t>Savell</w:t>
      </w:r>
      <w:proofErr w:type="spellEnd"/>
      <w:r>
        <w:t>(q.v.) in Wakefield Parish Church.</w:t>
      </w:r>
    </w:p>
    <w:p w14:paraId="2479EAB8" w14:textId="77777777" w:rsidR="00730F40" w:rsidRDefault="00730F40" w:rsidP="00730F40">
      <w:pPr>
        <w:pStyle w:val="NoSpacing"/>
      </w:pPr>
      <w:r>
        <w:tab/>
      </w:r>
      <w:r>
        <w:tab/>
        <w:t>(“The Register of Thomas Rotherham, Archbishop of York 1480-1500</w:t>
      </w:r>
    </w:p>
    <w:p w14:paraId="742E6324" w14:textId="77777777" w:rsidR="00730F40" w:rsidRDefault="00730F40" w:rsidP="00730F40">
      <w:pPr>
        <w:pStyle w:val="NoSpacing"/>
        <w:ind w:left="720" w:firstLine="720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p.22)</w:t>
      </w:r>
    </w:p>
    <w:p w14:paraId="329E552A" w14:textId="77777777" w:rsidR="00730F40" w:rsidRDefault="00730F40" w:rsidP="00730F40">
      <w:pPr>
        <w:pStyle w:val="NoSpacing"/>
      </w:pPr>
    </w:p>
    <w:p w14:paraId="7F35F41C" w14:textId="77777777" w:rsidR="00730F40" w:rsidRDefault="00730F40" w:rsidP="00730F40">
      <w:pPr>
        <w:pStyle w:val="NoSpacing"/>
      </w:pPr>
    </w:p>
    <w:p w14:paraId="53E2DDCB" w14:textId="77777777" w:rsidR="00730F40" w:rsidRDefault="00730F40" w:rsidP="00730F40">
      <w:pPr>
        <w:pStyle w:val="NoSpacing"/>
      </w:pPr>
      <w:r>
        <w:t>4 May 2019</w:t>
      </w:r>
    </w:p>
    <w:p w14:paraId="481753B2" w14:textId="77777777" w:rsidR="006B2F86" w:rsidRPr="00E71FC3" w:rsidRDefault="00287B7F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DB7DD" w14:textId="77777777" w:rsidR="00730F40" w:rsidRDefault="00730F40" w:rsidP="00E71FC3">
      <w:pPr>
        <w:spacing w:after="0" w:line="240" w:lineRule="auto"/>
      </w:pPr>
      <w:r>
        <w:separator/>
      </w:r>
    </w:p>
  </w:endnote>
  <w:endnote w:type="continuationSeparator" w:id="0">
    <w:p w14:paraId="2644DAAD" w14:textId="77777777" w:rsidR="00730F40" w:rsidRDefault="00730F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580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2B598" w14:textId="77777777" w:rsidR="00730F40" w:rsidRDefault="00730F40" w:rsidP="00E71FC3">
      <w:pPr>
        <w:spacing w:after="0" w:line="240" w:lineRule="auto"/>
      </w:pPr>
      <w:r>
        <w:separator/>
      </w:r>
    </w:p>
  </w:footnote>
  <w:footnote w:type="continuationSeparator" w:id="0">
    <w:p w14:paraId="456AB05A" w14:textId="77777777" w:rsidR="00730F40" w:rsidRDefault="00730F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F40"/>
    <w:rsid w:val="001A7C09"/>
    <w:rsid w:val="00287B7F"/>
    <w:rsid w:val="00577BD5"/>
    <w:rsid w:val="00656CBA"/>
    <w:rsid w:val="006A1F77"/>
    <w:rsid w:val="00730F4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30D60"/>
  <w15:chartTrackingRefBased/>
  <w15:docId w15:val="{1947489B-07D4-4699-8EE2-D8434F596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2019-06-04T21:04:00Z</dcterms:created>
  <dcterms:modified xsi:type="dcterms:W3CDTF">2020-01-19T19:43:00Z</dcterms:modified>
</cp:coreProperties>
</file>